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B4D" w:rsidRPr="00C41B4D" w:rsidRDefault="00FF588C">
      <w:pPr>
        <w:rPr>
          <w:rFonts w:ascii="Comic Sans MS" w:hAnsi="Comic Sans MS"/>
        </w:rPr>
      </w:pPr>
      <w:r>
        <w:rPr>
          <w:rFonts w:ascii="Comic Sans MS" w:hAnsi="Comic Sans MS"/>
        </w:rPr>
        <w:t>Homework set</w:t>
      </w:r>
      <w:r w:rsidR="00C41B4D" w:rsidRPr="00C41B4D">
        <w:rPr>
          <w:rFonts w:ascii="Comic Sans MS" w:hAnsi="Comic Sans MS"/>
        </w:rPr>
        <w:t xml:space="preserve"> </w:t>
      </w:r>
      <w:r w:rsidR="000D3AB5">
        <w:rPr>
          <w:rFonts w:ascii="Comic Sans MS" w:hAnsi="Comic Sans MS"/>
        </w:rPr>
        <w:t>Monday 11</w:t>
      </w:r>
      <w:r w:rsidR="000D3AB5" w:rsidRPr="000D3AB5">
        <w:rPr>
          <w:rFonts w:ascii="Comic Sans MS" w:hAnsi="Comic Sans MS"/>
          <w:vertAlign w:val="superscript"/>
        </w:rPr>
        <w:t>th</w:t>
      </w:r>
      <w:r w:rsidR="000D3AB5">
        <w:rPr>
          <w:rFonts w:ascii="Comic Sans MS" w:hAnsi="Comic Sans MS"/>
        </w:rPr>
        <w:t xml:space="preserve"> May</w:t>
      </w:r>
    </w:p>
    <w:p w:rsidR="00F97CD9" w:rsidRPr="00C41B4D" w:rsidRDefault="001226A6">
      <w:pPr>
        <w:rPr>
          <w:rFonts w:ascii="Comic Sans MS" w:hAnsi="Comic Sans MS"/>
        </w:rPr>
      </w:pPr>
      <w:r w:rsidRPr="00C41B4D">
        <w:rPr>
          <w:rFonts w:ascii="Comic Sans MS" w:hAnsi="Comic Sans MS"/>
        </w:rPr>
        <w:t>Spelling Dictations</w:t>
      </w:r>
      <w:r w:rsidR="00FF588C">
        <w:rPr>
          <w:rFonts w:ascii="Comic Sans MS" w:hAnsi="Comic Sans MS"/>
        </w:rPr>
        <w:t xml:space="preserve"> prefix auto</w:t>
      </w:r>
    </w:p>
    <w:p w:rsidR="001226A6" w:rsidRDefault="001226A6" w:rsidP="00A7468F">
      <w:pPr>
        <w:ind w:left="567"/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F588C" w:rsidTr="00C712EE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FF588C" w:rsidRDefault="00FF588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FF588C" w:rsidRPr="0074063A" w:rsidRDefault="00FF588C" w:rsidP="009D7658">
            <w:pPr>
              <w:rPr>
                <w:color w:val="FFFFFF" w:themeColor="background1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FF588C" w:rsidRDefault="00FF588C" w:rsidP="009D7658"/>
        </w:tc>
      </w:tr>
      <w:tr w:rsidR="00FF588C" w:rsidTr="00C712EE">
        <w:trPr>
          <w:trHeight w:val="405"/>
        </w:trPr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FF588C" w:rsidRPr="0074063A" w:rsidRDefault="00FF588C" w:rsidP="009D7658">
            <w:pPr>
              <w:rPr>
                <w:color w:val="FFFFFF" w:themeColor="background1"/>
              </w:rPr>
            </w:pPr>
          </w:p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  <w:tcBorders>
              <w:bottom w:val="nil"/>
            </w:tcBorders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  <w:tcBorders>
              <w:bottom w:val="nil"/>
            </w:tcBorders>
          </w:tcPr>
          <w:p w:rsidR="00FF588C" w:rsidRDefault="00FF588C" w:rsidP="009D7658"/>
        </w:tc>
        <w:tc>
          <w:tcPr>
            <w:tcW w:w="360" w:type="dxa"/>
            <w:tcBorders>
              <w:top w:val="nil"/>
            </w:tcBorders>
          </w:tcPr>
          <w:p w:rsidR="00FF588C" w:rsidRDefault="00FF588C" w:rsidP="009D7658"/>
        </w:tc>
      </w:tr>
      <w:tr w:rsidR="00FF588C" w:rsidTr="00C712EE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top w:val="single" w:sz="4" w:space="0" w:color="auto"/>
            </w:tcBorders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</w:tr>
    </w:tbl>
    <w:p w:rsidR="001226A6" w:rsidRDefault="001226A6" w:rsidP="00A7468F">
      <w:pPr>
        <w:pStyle w:val="ListParagraph"/>
        <w:numPr>
          <w:ilvl w:val="0"/>
          <w:numId w:val="1"/>
        </w:numPr>
      </w:pPr>
    </w:p>
    <w:p w:rsidR="001226A6" w:rsidRDefault="001226A6"/>
    <w:p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F588C" w:rsidTr="00C712EE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FF588C" w:rsidRDefault="00FF588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FF588C" w:rsidRDefault="00FF588C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FF588C" w:rsidRDefault="00FF588C" w:rsidP="009D7658"/>
        </w:tc>
      </w:tr>
      <w:tr w:rsidR="00FF588C" w:rsidTr="00C712EE">
        <w:trPr>
          <w:trHeight w:val="405"/>
        </w:trPr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  <w:tcBorders>
              <w:top w:val="nil"/>
            </w:tcBorders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  <w:tcBorders>
              <w:top w:val="nil"/>
            </w:tcBorders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  <w:tcBorders>
              <w:bottom w:val="nil"/>
            </w:tcBorders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  <w:tcBorders>
              <w:bottom w:val="nil"/>
            </w:tcBorders>
          </w:tcPr>
          <w:p w:rsidR="00FF588C" w:rsidRDefault="00FF588C" w:rsidP="009D7658"/>
        </w:tc>
        <w:tc>
          <w:tcPr>
            <w:tcW w:w="360" w:type="dxa"/>
            <w:tcBorders>
              <w:top w:val="nil"/>
            </w:tcBorders>
          </w:tcPr>
          <w:p w:rsidR="00FF588C" w:rsidRDefault="00FF588C" w:rsidP="009D7658"/>
        </w:tc>
        <w:tc>
          <w:tcPr>
            <w:tcW w:w="360" w:type="dxa"/>
            <w:tcBorders>
              <w:bottom w:val="nil"/>
            </w:tcBorders>
          </w:tcPr>
          <w:p w:rsidR="00FF588C" w:rsidRDefault="00FF588C" w:rsidP="009D7658"/>
        </w:tc>
      </w:tr>
      <w:tr w:rsidR="00FF588C" w:rsidTr="00C712EE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FF588C" w:rsidRDefault="00FF588C" w:rsidP="009D7658"/>
        </w:tc>
      </w:tr>
    </w:tbl>
    <w:p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:rsidR="001226A6" w:rsidRDefault="001226A6" w:rsidP="008F7438">
      <w:pPr>
        <w:tabs>
          <w:tab w:val="left" w:pos="975"/>
        </w:tabs>
      </w:pPr>
    </w:p>
    <w:p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F588C" w:rsidTr="00C712EE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FF588C" w:rsidRDefault="00FF588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FF588C" w:rsidRPr="006E7AA2" w:rsidRDefault="00FF588C" w:rsidP="009D7658">
            <w:pPr>
              <w:rPr>
                <w:color w:val="FFFFFF" w:themeColor="background1"/>
              </w:rPr>
            </w:pPr>
          </w:p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</w:tr>
      <w:tr w:rsidR="00FF588C" w:rsidTr="00C712EE">
        <w:trPr>
          <w:trHeight w:val="405"/>
        </w:trPr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  <w:tcBorders>
              <w:top w:val="nil"/>
            </w:tcBorders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  <w:tcBorders>
              <w:top w:val="nil"/>
            </w:tcBorders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</w:tr>
      <w:tr w:rsidR="00FF588C" w:rsidTr="00901EC2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</w:tr>
    </w:tbl>
    <w:p w:rsidR="001226A6" w:rsidRDefault="001226A6" w:rsidP="00A7468F">
      <w:pPr>
        <w:pStyle w:val="ListParagraph"/>
        <w:numPr>
          <w:ilvl w:val="0"/>
          <w:numId w:val="1"/>
        </w:numPr>
      </w:pPr>
    </w:p>
    <w:p w:rsidR="001226A6" w:rsidRDefault="001226A6"/>
    <w:p w:rsidR="008F622E" w:rsidRDefault="008F622E" w:rsidP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F588C" w:rsidTr="00C712EE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FF588C" w:rsidRDefault="00FF588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</w:tr>
      <w:tr w:rsidR="00FF588C" w:rsidTr="00C712EE">
        <w:trPr>
          <w:trHeight w:val="405"/>
        </w:trPr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  <w:tcBorders>
              <w:top w:val="nil"/>
            </w:tcBorders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  <w:tcBorders>
              <w:top w:val="nil"/>
              <w:bottom w:val="nil"/>
            </w:tcBorders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</w:tr>
      <w:tr w:rsidR="00FF588C" w:rsidTr="00C712EE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Default="008F622E"/>
    <w:p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F588C" w:rsidTr="00C712EE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FF588C" w:rsidRDefault="00FF588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FF588C" w:rsidRDefault="00FF588C" w:rsidP="009D7658"/>
        </w:tc>
      </w:tr>
      <w:tr w:rsidR="00FF588C" w:rsidTr="00C712EE">
        <w:trPr>
          <w:trHeight w:val="405"/>
        </w:trPr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  <w:tcBorders>
              <w:top w:val="nil"/>
            </w:tcBorders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</w:tcPr>
          <w:p w:rsidR="00FF588C" w:rsidRDefault="00FF588C" w:rsidP="009D7658"/>
        </w:tc>
        <w:tc>
          <w:tcPr>
            <w:tcW w:w="360" w:type="dxa"/>
            <w:tcBorders>
              <w:top w:val="nil"/>
            </w:tcBorders>
          </w:tcPr>
          <w:p w:rsidR="00FF588C" w:rsidRDefault="00FF588C" w:rsidP="009D7658"/>
        </w:tc>
      </w:tr>
      <w:tr w:rsidR="00FF588C" w:rsidTr="001B4845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  <w:tc>
          <w:tcPr>
            <w:tcW w:w="360" w:type="dxa"/>
            <w:shd w:val="clear" w:color="auto" w:fill="000000" w:themeFill="text1"/>
          </w:tcPr>
          <w:p w:rsidR="00FF588C" w:rsidRDefault="00FF588C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4D2050" w:rsidRDefault="004D2050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E7AA2" w:rsidTr="00C712EE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6E7AA2" w:rsidRDefault="006E7AA2" w:rsidP="004D2050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6E7AA2" w:rsidRDefault="006E7AA2" w:rsidP="004D2050"/>
        </w:tc>
      </w:tr>
      <w:tr w:rsidR="006E7AA2" w:rsidTr="00C712EE">
        <w:trPr>
          <w:trHeight w:val="405"/>
        </w:trPr>
        <w:tc>
          <w:tcPr>
            <w:tcW w:w="360" w:type="dxa"/>
          </w:tcPr>
          <w:p w:rsidR="006E7AA2" w:rsidRDefault="006E7AA2" w:rsidP="004D2050"/>
        </w:tc>
        <w:tc>
          <w:tcPr>
            <w:tcW w:w="360" w:type="dxa"/>
          </w:tcPr>
          <w:p w:rsidR="006E7AA2" w:rsidRDefault="006E7AA2" w:rsidP="004D2050"/>
        </w:tc>
        <w:tc>
          <w:tcPr>
            <w:tcW w:w="360" w:type="dxa"/>
            <w:tcBorders>
              <w:top w:val="nil"/>
              <w:bottom w:val="nil"/>
            </w:tcBorders>
          </w:tcPr>
          <w:p w:rsidR="006E7AA2" w:rsidRDefault="006E7AA2" w:rsidP="004D2050"/>
        </w:tc>
        <w:tc>
          <w:tcPr>
            <w:tcW w:w="360" w:type="dxa"/>
          </w:tcPr>
          <w:p w:rsidR="006E7AA2" w:rsidRDefault="006E7AA2" w:rsidP="004D2050"/>
        </w:tc>
        <w:tc>
          <w:tcPr>
            <w:tcW w:w="360" w:type="dxa"/>
            <w:tcBorders>
              <w:bottom w:val="nil"/>
            </w:tcBorders>
          </w:tcPr>
          <w:p w:rsidR="006E7AA2" w:rsidRDefault="006E7AA2" w:rsidP="004D2050"/>
        </w:tc>
        <w:tc>
          <w:tcPr>
            <w:tcW w:w="360" w:type="dxa"/>
          </w:tcPr>
          <w:p w:rsidR="006E7AA2" w:rsidRDefault="006E7AA2" w:rsidP="004D2050"/>
        </w:tc>
        <w:tc>
          <w:tcPr>
            <w:tcW w:w="360" w:type="dxa"/>
            <w:tcBorders>
              <w:top w:val="nil"/>
            </w:tcBorders>
          </w:tcPr>
          <w:p w:rsidR="006E7AA2" w:rsidRDefault="006E7AA2" w:rsidP="004D2050"/>
        </w:tc>
        <w:tc>
          <w:tcPr>
            <w:tcW w:w="360" w:type="dxa"/>
          </w:tcPr>
          <w:p w:rsidR="006E7AA2" w:rsidRDefault="006E7AA2" w:rsidP="004D2050"/>
        </w:tc>
        <w:tc>
          <w:tcPr>
            <w:tcW w:w="360" w:type="dxa"/>
            <w:tcBorders>
              <w:top w:val="nil"/>
            </w:tcBorders>
          </w:tcPr>
          <w:p w:rsidR="006E7AA2" w:rsidRDefault="006E7AA2" w:rsidP="004D2050"/>
        </w:tc>
      </w:tr>
      <w:tr w:rsidR="006E7AA2" w:rsidTr="00C712EE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tcBorders>
              <w:top w:val="nil"/>
            </w:tcBorders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</w:tr>
    </w:tbl>
    <w:p w:rsidR="00A7468F" w:rsidRDefault="00A7468F" w:rsidP="004D2050">
      <w:pPr>
        <w:tabs>
          <w:tab w:val="left" w:pos="1309"/>
        </w:tabs>
      </w:pPr>
    </w:p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Default="008F622E"/>
    <w:p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721E01" w:rsidTr="00C712EE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721E01" w:rsidRDefault="00721E01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721E01" w:rsidRDefault="00721E01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721E01" w:rsidRPr="006E7AA2" w:rsidRDefault="00721E01" w:rsidP="009D7658">
            <w:pPr>
              <w:rPr>
                <w:color w:val="FFFFFF" w:themeColor="background1"/>
              </w:rPr>
            </w:pPr>
          </w:p>
        </w:tc>
        <w:tc>
          <w:tcPr>
            <w:tcW w:w="360" w:type="dxa"/>
            <w:shd w:val="clear" w:color="auto" w:fill="000000" w:themeFill="text1"/>
          </w:tcPr>
          <w:p w:rsidR="00721E01" w:rsidRDefault="00721E01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721E01" w:rsidRDefault="00721E01" w:rsidP="009D7658"/>
        </w:tc>
        <w:tc>
          <w:tcPr>
            <w:tcW w:w="360" w:type="dxa"/>
            <w:shd w:val="clear" w:color="auto" w:fill="000000" w:themeFill="text1"/>
          </w:tcPr>
          <w:p w:rsidR="00721E01" w:rsidRDefault="00721E01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721E01" w:rsidRDefault="00721E01" w:rsidP="009D7658"/>
        </w:tc>
      </w:tr>
      <w:tr w:rsidR="00721E01" w:rsidTr="00C712EE">
        <w:trPr>
          <w:trHeight w:val="405"/>
        </w:trPr>
        <w:tc>
          <w:tcPr>
            <w:tcW w:w="360" w:type="dxa"/>
          </w:tcPr>
          <w:p w:rsidR="00721E01" w:rsidRDefault="00721E01" w:rsidP="009D7658"/>
        </w:tc>
        <w:tc>
          <w:tcPr>
            <w:tcW w:w="360" w:type="dxa"/>
          </w:tcPr>
          <w:p w:rsidR="00721E01" w:rsidRDefault="00721E01" w:rsidP="009D7658"/>
        </w:tc>
        <w:tc>
          <w:tcPr>
            <w:tcW w:w="360" w:type="dxa"/>
            <w:tcBorders>
              <w:top w:val="nil"/>
            </w:tcBorders>
          </w:tcPr>
          <w:p w:rsidR="00721E01" w:rsidRDefault="00721E01" w:rsidP="009D7658"/>
        </w:tc>
        <w:tc>
          <w:tcPr>
            <w:tcW w:w="360" w:type="dxa"/>
          </w:tcPr>
          <w:p w:rsidR="00721E01" w:rsidRDefault="00721E01" w:rsidP="009D7658"/>
        </w:tc>
        <w:tc>
          <w:tcPr>
            <w:tcW w:w="360" w:type="dxa"/>
            <w:tcBorders>
              <w:bottom w:val="nil"/>
            </w:tcBorders>
          </w:tcPr>
          <w:p w:rsidR="00721E01" w:rsidRDefault="00721E01" w:rsidP="009D7658"/>
        </w:tc>
        <w:tc>
          <w:tcPr>
            <w:tcW w:w="360" w:type="dxa"/>
          </w:tcPr>
          <w:p w:rsidR="00721E01" w:rsidRDefault="00721E01" w:rsidP="009D7658"/>
        </w:tc>
        <w:tc>
          <w:tcPr>
            <w:tcW w:w="360" w:type="dxa"/>
            <w:tcBorders>
              <w:bottom w:val="nil"/>
            </w:tcBorders>
          </w:tcPr>
          <w:p w:rsidR="00721E01" w:rsidRDefault="00721E01" w:rsidP="009D7658"/>
        </w:tc>
      </w:tr>
      <w:tr w:rsidR="00721E01" w:rsidTr="00C712EE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721E01" w:rsidRDefault="00721E01" w:rsidP="009D7658"/>
        </w:tc>
        <w:tc>
          <w:tcPr>
            <w:tcW w:w="360" w:type="dxa"/>
            <w:shd w:val="clear" w:color="auto" w:fill="000000" w:themeFill="text1"/>
          </w:tcPr>
          <w:p w:rsidR="00721E01" w:rsidRDefault="00721E01" w:rsidP="009D7658"/>
        </w:tc>
        <w:tc>
          <w:tcPr>
            <w:tcW w:w="360" w:type="dxa"/>
            <w:shd w:val="clear" w:color="auto" w:fill="000000" w:themeFill="text1"/>
          </w:tcPr>
          <w:p w:rsidR="00721E01" w:rsidRDefault="00721E01" w:rsidP="009D7658"/>
        </w:tc>
        <w:tc>
          <w:tcPr>
            <w:tcW w:w="360" w:type="dxa"/>
            <w:shd w:val="clear" w:color="auto" w:fill="000000" w:themeFill="text1"/>
          </w:tcPr>
          <w:p w:rsidR="00721E01" w:rsidRDefault="00721E01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721E01" w:rsidRDefault="00721E01" w:rsidP="009D7658"/>
        </w:tc>
        <w:tc>
          <w:tcPr>
            <w:tcW w:w="360" w:type="dxa"/>
            <w:shd w:val="clear" w:color="auto" w:fill="000000" w:themeFill="text1"/>
          </w:tcPr>
          <w:p w:rsidR="00721E01" w:rsidRDefault="00721E01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721E01" w:rsidRPr="00496C60" w:rsidRDefault="00721E01" w:rsidP="009D7658">
            <w:pPr>
              <w:rPr>
                <w:color w:val="FFFFFF" w:themeColor="background1"/>
              </w:rPr>
            </w:pPr>
          </w:p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A7468F" w:rsidRDefault="00A7468F"/>
    <w:p w:rsidR="00C41B4D" w:rsidRDefault="00C41B4D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E7AA2" w:rsidTr="00C712EE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6E7AA2" w:rsidRDefault="006E7AA2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</w:tr>
      <w:tr w:rsidR="006E7AA2" w:rsidTr="00C712EE">
        <w:trPr>
          <w:trHeight w:val="405"/>
        </w:trPr>
        <w:tc>
          <w:tcPr>
            <w:tcW w:w="360" w:type="dxa"/>
          </w:tcPr>
          <w:p w:rsidR="006E7AA2" w:rsidRDefault="006E7AA2" w:rsidP="009D7658"/>
        </w:tc>
        <w:tc>
          <w:tcPr>
            <w:tcW w:w="360" w:type="dxa"/>
          </w:tcPr>
          <w:p w:rsidR="006E7AA2" w:rsidRDefault="006E7AA2" w:rsidP="009D7658"/>
        </w:tc>
        <w:tc>
          <w:tcPr>
            <w:tcW w:w="360" w:type="dxa"/>
            <w:tcBorders>
              <w:top w:val="nil"/>
            </w:tcBorders>
          </w:tcPr>
          <w:p w:rsidR="006E7AA2" w:rsidRDefault="006E7AA2" w:rsidP="009D7658"/>
        </w:tc>
        <w:tc>
          <w:tcPr>
            <w:tcW w:w="360" w:type="dxa"/>
          </w:tcPr>
          <w:p w:rsidR="006E7AA2" w:rsidRDefault="006E7AA2" w:rsidP="009D7658"/>
        </w:tc>
        <w:tc>
          <w:tcPr>
            <w:tcW w:w="360" w:type="dxa"/>
          </w:tcPr>
          <w:p w:rsidR="006E7AA2" w:rsidRDefault="006E7AA2" w:rsidP="009D7658"/>
        </w:tc>
        <w:tc>
          <w:tcPr>
            <w:tcW w:w="360" w:type="dxa"/>
          </w:tcPr>
          <w:p w:rsidR="006E7AA2" w:rsidRDefault="006E7AA2" w:rsidP="009D7658"/>
        </w:tc>
        <w:tc>
          <w:tcPr>
            <w:tcW w:w="360" w:type="dxa"/>
            <w:tcBorders>
              <w:top w:val="nil"/>
            </w:tcBorders>
          </w:tcPr>
          <w:p w:rsidR="006E7AA2" w:rsidRDefault="006E7AA2" w:rsidP="009D7658"/>
        </w:tc>
        <w:tc>
          <w:tcPr>
            <w:tcW w:w="360" w:type="dxa"/>
          </w:tcPr>
          <w:p w:rsidR="006E7AA2" w:rsidRDefault="006E7AA2" w:rsidP="009D7658"/>
        </w:tc>
        <w:tc>
          <w:tcPr>
            <w:tcW w:w="360" w:type="dxa"/>
            <w:tcBorders>
              <w:top w:val="nil"/>
            </w:tcBorders>
          </w:tcPr>
          <w:p w:rsidR="006E7AA2" w:rsidRDefault="006E7AA2" w:rsidP="009D7658"/>
        </w:tc>
        <w:tc>
          <w:tcPr>
            <w:tcW w:w="360" w:type="dxa"/>
          </w:tcPr>
          <w:p w:rsidR="006E7AA2" w:rsidRDefault="006E7AA2" w:rsidP="009D7658"/>
        </w:tc>
      </w:tr>
      <w:tr w:rsidR="006E7AA2" w:rsidTr="00721E01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C41B4D" w:rsidRDefault="00C41B4D"/>
    <w:p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C77F2C" w:rsidTr="00C77F2C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C77F2C" w:rsidRDefault="00C77F2C" w:rsidP="00A879B4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C77F2C" w:rsidRDefault="00C77F2C" w:rsidP="00A879B4"/>
        </w:tc>
        <w:tc>
          <w:tcPr>
            <w:tcW w:w="360" w:type="dxa"/>
            <w:vMerge w:val="restart"/>
            <w:shd w:val="clear" w:color="auto" w:fill="auto"/>
          </w:tcPr>
          <w:p w:rsidR="00C77F2C" w:rsidRDefault="00C77F2C" w:rsidP="00A879B4"/>
        </w:tc>
        <w:tc>
          <w:tcPr>
            <w:tcW w:w="360" w:type="dxa"/>
            <w:shd w:val="clear" w:color="auto" w:fill="000000" w:themeFill="text1"/>
          </w:tcPr>
          <w:p w:rsidR="00C77F2C" w:rsidRDefault="00C77F2C" w:rsidP="00A879B4"/>
        </w:tc>
        <w:tc>
          <w:tcPr>
            <w:tcW w:w="360" w:type="dxa"/>
            <w:shd w:val="clear" w:color="auto" w:fill="000000" w:themeFill="text1"/>
          </w:tcPr>
          <w:p w:rsidR="00C77F2C" w:rsidRDefault="00C77F2C" w:rsidP="00A879B4"/>
        </w:tc>
        <w:tc>
          <w:tcPr>
            <w:tcW w:w="360" w:type="dxa"/>
            <w:shd w:val="clear" w:color="auto" w:fill="000000" w:themeFill="text1"/>
          </w:tcPr>
          <w:p w:rsidR="00C77F2C" w:rsidRDefault="00C77F2C" w:rsidP="00A879B4"/>
        </w:tc>
        <w:tc>
          <w:tcPr>
            <w:tcW w:w="360" w:type="dxa"/>
            <w:shd w:val="clear" w:color="auto" w:fill="000000" w:themeFill="text1"/>
          </w:tcPr>
          <w:p w:rsidR="00C77F2C" w:rsidRDefault="00C77F2C" w:rsidP="00A879B4"/>
        </w:tc>
        <w:tc>
          <w:tcPr>
            <w:tcW w:w="360" w:type="dxa"/>
            <w:shd w:val="clear" w:color="auto" w:fill="000000" w:themeFill="text1"/>
          </w:tcPr>
          <w:p w:rsidR="00C77F2C" w:rsidRDefault="00C77F2C" w:rsidP="00A879B4"/>
        </w:tc>
      </w:tr>
      <w:tr w:rsidR="00C77F2C" w:rsidTr="00C77F2C">
        <w:trPr>
          <w:trHeight w:val="405"/>
        </w:trPr>
        <w:tc>
          <w:tcPr>
            <w:tcW w:w="360" w:type="dxa"/>
          </w:tcPr>
          <w:p w:rsidR="00C77F2C" w:rsidRDefault="00C77F2C" w:rsidP="00A879B4"/>
        </w:tc>
        <w:tc>
          <w:tcPr>
            <w:tcW w:w="360" w:type="dxa"/>
          </w:tcPr>
          <w:p w:rsidR="00C77F2C" w:rsidRDefault="00C77F2C" w:rsidP="00A879B4"/>
        </w:tc>
        <w:tc>
          <w:tcPr>
            <w:tcW w:w="360" w:type="dxa"/>
            <w:vMerge/>
            <w:shd w:val="clear" w:color="auto" w:fill="auto"/>
          </w:tcPr>
          <w:p w:rsidR="00C77F2C" w:rsidRDefault="00C77F2C" w:rsidP="00A879B4"/>
        </w:tc>
        <w:tc>
          <w:tcPr>
            <w:tcW w:w="360" w:type="dxa"/>
          </w:tcPr>
          <w:p w:rsidR="00C77F2C" w:rsidRDefault="00C77F2C" w:rsidP="00A879B4"/>
        </w:tc>
        <w:tc>
          <w:tcPr>
            <w:tcW w:w="360" w:type="dxa"/>
          </w:tcPr>
          <w:p w:rsidR="00C77F2C" w:rsidRDefault="00C77F2C" w:rsidP="00A879B4"/>
        </w:tc>
        <w:tc>
          <w:tcPr>
            <w:tcW w:w="360" w:type="dxa"/>
          </w:tcPr>
          <w:p w:rsidR="00C77F2C" w:rsidRDefault="00C77F2C" w:rsidP="00A879B4"/>
        </w:tc>
        <w:tc>
          <w:tcPr>
            <w:tcW w:w="360" w:type="dxa"/>
          </w:tcPr>
          <w:p w:rsidR="00C77F2C" w:rsidRDefault="00C77F2C" w:rsidP="00A879B4"/>
        </w:tc>
        <w:tc>
          <w:tcPr>
            <w:tcW w:w="360" w:type="dxa"/>
            <w:vMerge w:val="restart"/>
          </w:tcPr>
          <w:p w:rsidR="00C77F2C" w:rsidRDefault="00C77F2C" w:rsidP="00A879B4"/>
        </w:tc>
      </w:tr>
      <w:tr w:rsidR="00C77F2C" w:rsidTr="00A879B4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C77F2C" w:rsidRDefault="00C77F2C" w:rsidP="00A879B4"/>
        </w:tc>
        <w:tc>
          <w:tcPr>
            <w:tcW w:w="360" w:type="dxa"/>
            <w:shd w:val="clear" w:color="auto" w:fill="000000" w:themeFill="text1"/>
          </w:tcPr>
          <w:p w:rsidR="00C77F2C" w:rsidRDefault="00C77F2C" w:rsidP="00A879B4"/>
        </w:tc>
        <w:tc>
          <w:tcPr>
            <w:tcW w:w="360" w:type="dxa"/>
            <w:shd w:val="clear" w:color="auto" w:fill="000000" w:themeFill="text1"/>
          </w:tcPr>
          <w:p w:rsidR="00C77F2C" w:rsidRDefault="00C77F2C" w:rsidP="00A879B4"/>
        </w:tc>
        <w:tc>
          <w:tcPr>
            <w:tcW w:w="360" w:type="dxa"/>
            <w:shd w:val="clear" w:color="auto" w:fill="000000" w:themeFill="text1"/>
          </w:tcPr>
          <w:p w:rsidR="00C77F2C" w:rsidRDefault="00C77F2C" w:rsidP="00A879B4"/>
        </w:tc>
        <w:tc>
          <w:tcPr>
            <w:tcW w:w="360" w:type="dxa"/>
            <w:shd w:val="clear" w:color="auto" w:fill="000000" w:themeFill="text1"/>
          </w:tcPr>
          <w:p w:rsidR="00C77F2C" w:rsidRDefault="00C77F2C" w:rsidP="00A879B4"/>
        </w:tc>
        <w:tc>
          <w:tcPr>
            <w:tcW w:w="360" w:type="dxa"/>
            <w:shd w:val="clear" w:color="auto" w:fill="000000" w:themeFill="text1"/>
          </w:tcPr>
          <w:p w:rsidR="00C77F2C" w:rsidRDefault="00C77F2C" w:rsidP="00A879B4"/>
        </w:tc>
        <w:tc>
          <w:tcPr>
            <w:tcW w:w="360" w:type="dxa"/>
            <w:shd w:val="clear" w:color="auto" w:fill="000000" w:themeFill="text1"/>
          </w:tcPr>
          <w:p w:rsidR="00C77F2C" w:rsidRDefault="00C77F2C" w:rsidP="00A879B4"/>
        </w:tc>
        <w:tc>
          <w:tcPr>
            <w:tcW w:w="360" w:type="dxa"/>
            <w:vMerge/>
            <w:shd w:val="clear" w:color="auto" w:fill="000000" w:themeFill="text1"/>
          </w:tcPr>
          <w:p w:rsidR="00C77F2C" w:rsidRDefault="00C77F2C" w:rsidP="00A879B4"/>
        </w:tc>
      </w:tr>
    </w:tbl>
    <w:p w:rsidR="00C41B4D" w:rsidRDefault="00C41B4D" w:rsidP="00A7468F">
      <w:pPr>
        <w:pStyle w:val="ListParagraph"/>
        <w:numPr>
          <w:ilvl w:val="0"/>
          <w:numId w:val="1"/>
        </w:numPr>
      </w:pPr>
    </w:p>
    <w:p w:rsidR="00C41B4D" w:rsidRDefault="00C41B4D"/>
    <w:p w:rsidR="00A7468F" w:rsidRDefault="00A7468F"/>
    <w:tbl>
      <w:tblPr>
        <w:tblStyle w:val="TableGrid"/>
        <w:tblpPr w:leftFromText="180" w:rightFromText="180" w:vertAnchor="text" w:horzAnchor="page" w:tblpX="2338" w:tblpY="425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C77F2C" w:rsidTr="00C77F2C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C77F2C" w:rsidRDefault="00C77F2C" w:rsidP="00C77F2C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C77F2C" w:rsidRDefault="00C77F2C" w:rsidP="00C77F2C"/>
        </w:tc>
        <w:tc>
          <w:tcPr>
            <w:tcW w:w="360" w:type="dxa"/>
            <w:vMerge w:val="restart"/>
            <w:shd w:val="clear" w:color="auto" w:fill="auto"/>
          </w:tcPr>
          <w:p w:rsidR="00C77F2C" w:rsidRDefault="00C77F2C" w:rsidP="00C77F2C"/>
        </w:tc>
        <w:tc>
          <w:tcPr>
            <w:tcW w:w="360" w:type="dxa"/>
            <w:shd w:val="clear" w:color="auto" w:fill="000000" w:themeFill="text1"/>
          </w:tcPr>
          <w:p w:rsidR="00C77F2C" w:rsidRDefault="00C77F2C" w:rsidP="00C77F2C"/>
        </w:tc>
        <w:tc>
          <w:tcPr>
            <w:tcW w:w="360" w:type="dxa"/>
            <w:shd w:val="clear" w:color="auto" w:fill="000000" w:themeFill="text1"/>
          </w:tcPr>
          <w:p w:rsidR="00C77F2C" w:rsidRDefault="00C77F2C" w:rsidP="00C77F2C"/>
        </w:tc>
        <w:tc>
          <w:tcPr>
            <w:tcW w:w="360" w:type="dxa"/>
            <w:shd w:val="clear" w:color="auto" w:fill="000000" w:themeFill="text1"/>
          </w:tcPr>
          <w:p w:rsidR="00C77F2C" w:rsidRDefault="00C77F2C" w:rsidP="00C77F2C"/>
        </w:tc>
        <w:tc>
          <w:tcPr>
            <w:tcW w:w="360" w:type="dxa"/>
            <w:shd w:val="clear" w:color="auto" w:fill="000000" w:themeFill="text1"/>
          </w:tcPr>
          <w:p w:rsidR="00C77F2C" w:rsidRDefault="00C77F2C" w:rsidP="00C77F2C"/>
        </w:tc>
      </w:tr>
      <w:tr w:rsidR="00C77F2C" w:rsidTr="00C77F2C">
        <w:trPr>
          <w:trHeight w:val="405"/>
        </w:trPr>
        <w:tc>
          <w:tcPr>
            <w:tcW w:w="360" w:type="dxa"/>
          </w:tcPr>
          <w:p w:rsidR="00C77F2C" w:rsidRDefault="00C77F2C" w:rsidP="00C77F2C"/>
        </w:tc>
        <w:tc>
          <w:tcPr>
            <w:tcW w:w="360" w:type="dxa"/>
          </w:tcPr>
          <w:p w:rsidR="00C77F2C" w:rsidRDefault="00C77F2C" w:rsidP="00C77F2C"/>
        </w:tc>
        <w:tc>
          <w:tcPr>
            <w:tcW w:w="360" w:type="dxa"/>
            <w:vMerge/>
            <w:shd w:val="clear" w:color="auto" w:fill="auto"/>
          </w:tcPr>
          <w:p w:rsidR="00C77F2C" w:rsidRDefault="00C77F2C" w:rsidP="00C77F2C"/>
        </w:tc>
        <w:tc>
          <w:tcPr>
            <w:tcW w:w="360" w:type="dxa"/>
          </w:tcPr>
          <w:p w:rsidR="00C77F2C" w:rsidRDefault="00C77F2C" w:rsidP="00C77F2C"/>
        </w:tc>
        <w:tc>
          <w:tcPr>
            <w:tcW w:w="360" w:type="dxa"/>
          </w:tcPr>
          <w:p w:rsidR="00C77F2C" w:rsidRDefault="00C77F2C" w:rsidP="00C77F2C">
            <w:bookmarkStart w:id="0" w:name="_GoBack"/>
            <w:bookmarkEnd w:id="0"/>
          </w:p>
        </w:tc>
        <w:tc>
          <w:tcPr>
            <w:tcW w:w="360" w:type="dxa"/>
          </w:tcPr>
          <w:p w:rsidR="00C77F2C" w:rsidRDefault="00C77F2C" w:rsidP="00C77F2C"/>
        </w:tc>
        <w:tc>
          <w:tcPr>
            <w:tcW w:w="360" w:type="dxa"/>
          </w:tcPr>
          <w:p w:rsidR="00C77F2C" w:rsidRDefault="00C77F2C" w:rsidP="00C77F2C"/>
        </w:tc>
      </w:tr>
      <w:tr w:rsidR="00C77F2C" w:rsidTr="00C77F2C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C77F2C" w:rsidRDefault="00C77F2C" w:rsidP="00C77F2C"/>
        </w:tc>
        <w:tc>
          <w:tcPr>
            <w:tcW w:w="360" w:type="dxa"/>
            <w:shd w:val="clear" w:color="auto" w:fill="000000" w:themeFill="text1"/>
          </w:tcPr>
          <w:p w:rsidR="00C77F2C" w:rsidRDefault="00C77F2C" w:rsidP="00C77F2C"/>
        </w:tc>
        <w:tc>
          <w:tcPr>
            <w:tcW w:w="360" w:type="dxa"/>
            <w:shd w:val="clear" w:color="auto" w:fill="000000" w:themeFill="text1"/>
          </w:tcPr>
          <w:p w:rsidR="00C77F2C" w:rsidRDefault="00C77F2C" w:rsidP="00C77F2C"/>
        </w:tc>
        <w:tc>
          <w:tcPr>
            <w:tcW w:w="360" w:type="dxa"/>
            <w:shd w:val="clear" w:color="auto" w:fill="000000" w:themeFill="text1"/>
          </w:tcPr>
          <w:p w:rsidR="00C77F2C" w:rsidRDefault="00C77F2C" w:rsidP="00C77F2C"/>
        </w:tc>
        <w:tc>
          <w:tcPr>
            <w:tcW w:w="360" w:type="dxa"/>
            <w:shd w:val="clear" w:color="auto" w:fill="000000" w:themeFill="text1"/>
          </w:tcPr>
          <w:p w:rsidR="00C77F2C" w:rsidRDefault="00C77F2C" w:rsidP="00C77F2C"/>
        </w:tc>
        <w:tc>
          <w:tcPr>
            <w:tcW w:w="360" w:type="dxa"/>
            <w:shd w:val="clear" w:color="auto" w:fill="000000" w:themeFill="text1"/>
          </w:tcPr>
          <w:p w:rsidR="00C77F2C" w:rsidRDefault="00C77F2C" w:rsidP="00C77F2C"/>
        </w:tc>
        <w:tc>
          <w:tcPr>
            <w:tcW w:w="360" w:type="dxa"/>
            <w:shd w:val="clear" w:color="auto" w:fill="000000" w:themeFill="text1"/>
          </w:tcPr>
          <w:p w:rsidR="00C77F2C" w:rsidRDefault="00C77F2C" w:rsidP="00C77F2C"/>
        </w:tc>
      </w:tr>
    </w:tbl>
    <w:p w:rsidR="00A7468F" w:rsidRDefault="00A7468F"/>
    <w:p w:rsidR="004D2050" w:rsidRDefault="002233FF" w:rsidP="004D2050">
      <w:pPr>
        <w:tabs>
          <w:tab w:val="left" w:pos="1159"/>
        </w:tabs>
      </w:pPr>
      <w:r>
        <w:t>10.</w:t>
      </w:r>
      <w:r w:rsidR="004D2050">
        <w:tab/>
      </w:r>
    </w:p>
    <w:p w:rsidR="007A2774" w:rsidRDefault="007A2774" w:rsidP="004D2050">
      <w:pPr>
        <w:tabs>
          <w:tab w:val="left" w:pos="1159"/>
        </w:tabs>
      </w:pPr>
    </w:p>
    <w:p w:rsidR="007A2774" w:rsidRPr="007A2774" w:rsidRDefault="007A2774" w:rsidP="007A2774"/>
    <w:p w:rsidR="007A2774" w:rsidRPr="007A2774" w:rsidRDefault="007A2774" w:rsidP="007A2774"/>
    <w:p w:rsidR="007A2774" w:rsidRPr="007A2774" w:rsidRDefault="007A2774" w:rsidP="007A2774"/>
    <w:p w:rsidR="007A2774" w:rsidRDefault="007A2774" w:rsidP="007A2774"/>
    <w:p w:rsidR="007A2774" w:rsidRPr="007A2774" w:rsidRDefault="007A2774" w:rsidP="007A2774">
      <w:pPr>
        <w:tabs>
          <w:tab w:val="left" w:pos="2280"/>
        </w:tabs>
      </w:pPr>
      <w:r>
        <w:tab/>
      </w:r>
    </w:p>
    <w:p w:rsidR="00C41B4D" w:rsidRPr="007A2774" w:rsidRDefault="00C41B4D" w:rsidP="007A2774">
      <w:pPr>
        <w:tabs>
          <w:tab w:val="left" w:pos="2280"/>
        </w:tabs>
      </w:pPr>
    </w:p>
    <w:sectPr w:rsidR="00C41B4D" w:rsidRPr="007A27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A6"/>
    <w:rsid w:val="00077C6F"/>
    <w:rsid w:val="000D3AB5"/>
    <w:rsid w:val="001226A6"/>
    <w:rsid w:val="001C5501"/>
    <w:rsid w:val="001D59B5"/>
    <w:rsid w:val="00205F17"/>
    <w:rsid w:val="002233FF"/>
    <w:rsid w:val="00240670"/>
    <w:rsid w:val="00375881"/>
    <w:rsid w:val="00496C60"/>
    <w:rsid w:val="004D2050"/>
    <w:rsid w:val="004F07AC"/>
    <w:rsid w:val="00564C64"/>
    <w:rsid w:val="006502BE"/>
    <w:rsid w:val="006658E0"/>
    <w:rsid w:val="006E69FA"/>
    <w:rsid w:val="006E7AA2"/>
    <w:rsid w:val="00721E01"/>
    <w:rsid w:val="00731BFE"/>
    <w:rsid w:val="0074063A"/>
    <w:rsid w:val="007A2774"/>
    <w:rsid w:val="00866DEB"/>
    <w:rsid w:val="008D2B77"/>
    <w:rsid w:val="008F622E"/>
    <w:rsid w:val="008F7438"/>
    <w:rsid w:val="00A7468F"/>
    <w:rsid w:val="00AA1AF3"/>
    <w:rsid w:val="00C14D25"/>
    <w:rsid w:val="00C41B4D"/>
    <w:rsid w:val="00C712EE"/>
    <w:rsid w:val="00C77F2C"/>
    <w:rsid w:val="00C9631A"/>
    <w:rsid w:val="00D12DD5"/>
    <w:rsid w:val="00D34667"/>
    <w:rsid w:val="00E54EBE"/>
    <w:rsid w:val="00E65362"/>
    <w:rsid w:val="00F32DF9"/>
    <w:rsid w:val="00FF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01B01"/>
  <w15:docId w15:val="{995E5D16-B6B2-4DFA-A175-BA6BBD1CF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9A387E8F</Template>
  <TotalTime>5</TotalTime>
  <Pages>2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jase</dc:creator>
  <cp:lastModifiedBy>KRollins</cp:lastModifiedBy>
  <cp:revision>3</cp:revision>
  <dcterms:created xsi:type="dcterms:W3CDTF">2020-05-01T07:19:00Z</dcterms:created>
  <dcterms:modified xsi:type="dcterms:W3CDTF">2020-05-07T13:24:00Z</dcterms:modified>
</cp:coreProperties>
</file>